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df7019c" w14:textId="df7019c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E64643" w:rsidRDefault="00BD433E">
      <w:pPr>
        <w:pStyle w:val="Obinitekst"/>
        <w:tabs>
          <w:tab w:val="left" w:pos="6630"/>
        </w:tabs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B745F4">
        <w:rPr>
          <w:rFonts w:ascii="Times New Roman" w:hAnsi="Times New Roman" w:eastAsia="MS Mincho" w:cs="Times New Roman"/>
          <w:sz w:val="24"/>
        </w:rPr>
        <w:t>9</w:t>
      </w:r>
      <w:r w:rsidR="009012B4">
        <w:rPr>
          <w:rFonts w:ascii="Times New Roman" w:hAnsi="Times New Roman" w:eastAsia="MS Mincho" w:cs="Times New Roman"/>
          <w:sz w:val="24"/>
        </w:rPr>
        <w:t>. prosinca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B75B0" w:rsidP="00E9395F" w:rsidRDefault="00BD433E">
      <w:pPr>
        <w:pStyle w:val="Default"/>
        <w:jc w:val="both"/>
        <w:rPr>
          <w:sz w:val="22"/>
          <w:szCs w:val="22"/>
        </w:rPr>
      </w:pPr>
      <w:r w:rsidRPr="00E9395F">
        <w:rPr>
          <w:rFonts w:eastAsia="MS Mincho"/>
          <w:sz w:val="22"/>
          <w:szCs w:val="22"/>
        </w:rPr>
        <w:t>sastavljen kod Trgovačkog suda u Rijeci, u prethodnom postupku radi izjašnjenja o prijedlogu za otvaranje stečajnog postupka nad dužnikom</w:t>
      </w:r>
      <w:r w:rsidRPr="00E9395F" w:rsidR="00082580">
        <w:rPr>
          <w:rFonts w:eastAsia="MS Mincho"/>
          <w:sz w:val="22"/>
          <w:szCs w:val="22"/>
        </w:rPr>
        <w:t xml:space="preserve"> </w:t>
      </w:r>
      <w:r w:rsidRPr="00E9395F" w:rsidR="00E9395F">
        <w:rPr>
          <w:sz w:val="22"/>
          <w:szCs w:val="22"/>
        </w:rPr>
        <w:t>BAU MONT M.B. jednostavno društvo s ograničenom odgovornošću za građevinarstvo i usluge Rijeka, Cambierieva ulica 15 (MBS 040374655 - OIB 04120</w:t>
      </w:r>
      <w:r w:rsidR="00E9395F">
        <w:rPr>
          <w:sz w:val="22"/>
          <w:szCs w:val="22"/>
        </w:rPr>
        <w:t>197612)</w:t>
      </w:r>
    </w:p>
    <w:p w:rsidRPr="00E9395F" w:rsidR="00E9395F" w:rsidP="00E9395F" w:rsidRDefault="00E9395F">
      <w:pPr>
        <w:pStyle w:val="Default"/>
        <w:jc w:val="both"/>
        <w:rPr>
          <w:rFonts w:eastAsia="MS Mincho"/>
          <w:sz w:val="22"/>
          <w:szCs w:val="22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E9395F">
        <w:rPr>
          <w:rFonts w:ascii="Times New Roman" w:hAnsi="Times New Roman" w:eastAsia="MS Mincho" w:cs="Times New Roman"/>
          <w:sz w:val="24"/>
        </w:rPr>
        <w:t>10</w:t>
      </w:r>
      <w:r>
        <w:rPr>
          <w:rFonts w:ascii="Times New Roman" w:hAnsi="Times New Roman" w:eastAsia="MS Mincho" w:cs="Times New Roman"/>
          <w:sz w:val="24"/>
        </w:rPr>
        <w:t>.</w:t>
      </w:r>
      <w:r w:rsidR="00B2611C">
        <w:rPr>
          <w:rFonts w:ascii="Times New Roman" w:hAnsi="Times New Roman" w:eastAsia="MS Mincho" w:cs="Times New Roman"/>
          <w:sz w:val="24"/>
        </w:rPr>
        <w:t>30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  <w:r w:rsidR="00E118C6">
        <w:rPr>
          <w:rFonts w:ascii="Times New Roman" w:hAnsi="Times New Roman" w:eastAsia="MS Mincho" w:cs="Times New Roman"/>
          <w:sz w:val="24"/>
        </w:rPr>
        <w:t xml:space="preserve"> 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9012B4" w:rsidP="009012B4" w:rsidRDefault="009012B4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9012B4" w:rsidP="009012B4" w:rsidRDefault="009012B4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9012B4" w:rsidP="009012B4" w:rsidRDefault="009012B4">
      <w:pPr>
        <w:ind w:firstLine="360"/>
        <w:jc w:val="both"/>
      </w:pPr>
      <w:r>
        <w:t xml:space="preserve">Utvrđuje se da se Financijska agencija pisano očitovala u podnesku od </w:t>
      </w:r>
      <w:r w:rsidR="00B745F4">
        <w:t>11</w:t>
      </w:r>
      <w:r>
        <w:t xml:space="preserve">. studenog 2020.  u kojem je navela da ostaje kod navoda iz prijedloga te da je dužnik na dan </w:t>
      </w:r>
      <w:r w:rsidR="00B745F4">
        <w:t>5</w:t>
      </w:r>
      <w:r>
        <w:t xml:space="preserve">. studenog 2020. imao neizvršene osnove za plaćanje u neprekinutom razdoblju od </w:t>
      </w:r>
      <w:r w:rsidR="00E9395F">
        <w:t>323</w:t>
      </w:r>
      <w:r>
        <w:t xml:space="preserve"> dan u ukupnom iznosu od </w:t>
      </w:r>
      <w:r w:rsidR="00E9395F">
        <w:t>209.921,56</w:t>
      </w:r>
      <w:r>
        <w:t xml:space="preserve"> kn.</w:t>
      </w:r>
    </w:p>
    <w:p w:rsidR="00E9395F" w:rsidP="009012B4" w:rsidRDefault="00E9395F">
      <w:pPr>
        <w:ind w:firstLine="360"/>
        <w:jc w:val="both"/>
      </w:pPr>
      <w:r>
        <w:t>Utvrđuje se da je Raiffeisenbank Austria d.d. dana 12. studenog 2020. dostavila u spis podatke o solventnosti za dužnika.</w:t>
      </w:r>
    </w:p>
    <w:p w:rsidR="009B6324" w:rsidP="009012B4" w:rsidRDefault="00E9395F">
      <w:pPr>
        <w:ind w:firstLine="360"/>
        <w:jc w:val="both"/>
      </w:pPr>
      <w:r>
        <w:rPr>
          <w:rFonts w:eastAsia="MS Mincho"/>
        </w:rPr>
        <w:t xml:space="preserve">Utvrđuje se da spisu prileži </w:t>
      </w:r>
      <w:r w:rsidR="009B6324">
        <w:rPr>
          <w:rFonts w:eastAsia="MS Mincho"/>
        </w:rPr>
        <w:t>Izvješć</w:t>
      </w:r>
      <w:r>
        <w:rPr>
          <w:rFonts w:eastAsia="MS Mincho"/>
        </w:rPr>
        <w:t>e privremenog stečajnog upravitelja</w:t>
      </w:r>
      <w:r w:rsidR="009B6324">
        <w:rPr>
          <w:rFonts w:eastAsia="MS Mincho"/>
        </w:rPr>
        <w:t xml:space="preserve"> od </w:t>
      </w:r>
      <w:r>
        <w:rPr>
          <w:rFonts w:eastAsia="MS Mincho"/>
        </w:rPr>
        <w:t>11</w:t>
      </w:r>
      <w:r w:rsidR="009B6324">
        <w:rPr>
          <w:rFonts w:eastAsia="MS Mincho"/>
        </w:rPr>
        <w:t>. studenog 20</w:t>
      </w:r>
      <w:r>
        <w:rPr>
          <w:rFonts w:eastAsia="MS Mincho"/>
        </w:rPr>
        <w:t>20</w:t>
      </w:r>
      <w:r w:rsidR="009B6324">
        <w:rPr>
          <w:rFonts w:eastAsia="MS Mincho"/>
        </w:rPr>
        <w:t xml:space="preserve">. koje je dana </w:t>
      </w:r>
      <w:r>
        <w:rPr>
          <w:rFonts w:eastAsia="MS Mincho"/>
        </w:rPr>
        <w:t>12. studenog 2020</w:t>
      </w:r>
      <w:r w:rsidR="009B6324">
        <w:rPr>
          <w:rFonts w:eastAsia="MS Mincho"/>
        </w:rPr>
        <w:t>. objavljeno na e-Oglasnoj ploči sudova.</w:t>
      </w:r>
    </w:p>
    <w:p w:rsidR="009012B4" w:rsidP="009012B4" w:rsidRDefault="009012B4">
      <w:pPr>
        <w:ind w:firstLine="360"/>
        <w:jc w:val="both"/>
      </w:pPr>
      <w:r>
        <w:t>Utvrđuje se da osobe koje vode poslove društva nisu dostavile traženo izvješće.</w:t>
      </w:r>
    </w:p>
    <w:p w:rsidR="009012B4" w:rsidP="009012B4" w:rsidRDefault="009012B4">
      <w:pPr>
        <w:ind w:firstLine="360"/>
        <w:jc w:val="both"/>
      </w:pPr>
    </w:p>
    <w:p w:rsidR="009012B4" w:rsidP="009012B4" w:rsidRDefault="009012B4">
      <w:pPr>
        <w:jc w:val="both"/>
      </w:pPr>
    </w:p>
    <w:p w:rsidR="009012B4" w:rsidP="009012B4" w:rsidRDefault="009012B4">
      <w:pPr>
        <w:ind w:firstLine="360"/>
        <w:jc w:val="both"/>
      </w:pPr>
      <w:r>
        <w:t xml:space="preserve">Sudac donosi </w:t>
      </w:r>
    </w:p>
    <w:p w:rsidR="009012B4" w:rsidP="009012B4" w:rsidRDefault="009012B4">
      <w:pPr>
        <w:jc w:val="center"/>
      </w:pPr>
      <w:r>
        <w:t>r j e š e n j e</w:t>
      </w:r>
    </w:p>
    <w:p w:rsidR="009012B4" w:rsidP="009012B4" w:rsidRDefault="009012B4">
      <w:pPr>
        <w:jc w:val="both"/>
      </w:pPr>
    </w:p>
    <w:p w:rsidR="009012B4" w:rsidP="009012B4" w:rsidRDefault="009012B4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9012B4" w:rsidP="009012B4" w:rsidRDefault="00E64643">
      <w:pPr>
        <w:jc w:val="center"/>
      </w:pPr>
      <w:r>
        <w:t>9. veljače 2021</w:t>
      </w:r>
      <w:r w:rsidR="009012B4">
        <w:t xml:space="preserve">. u </w:t>
      </w:r>
      <w:r>
        <w:t>11</w:t>
      </w:r>
      <w:r w:rsidR="009012B4">
        <w:t>,00 sati</w:t>
      </w:r>
    </w:p>
    <w:p w:rsidR="009012B4" w:rsidP="009012B4" w:rsidRDefault="009012B4">
      <w:pPr>
        <w:jc w:val="both"/>
      </w:pPr>
      <w:r>
        <w:t xml:space="preserve">na koje će se predlagatelj, </w:t>
      </w:r>
      <w:r w:rsidR="00E64643">
        <w:t xml:space="preserve">privremeni stečajni upravitelj, </w:t>
      </w:r>
      <w:r>
        <w:t>dužnik i zastupnik dužnika po zakonu pozvati kopijom raspravnog rješenja.</w:t>
      </w:r>
    </w:p>
    <w:p w:rsidR="009012B4" w:rsidP="009012B4" w:rsidRDefault="009012B4">
      <w:pPr>
        <w:jc w:val="both"/>
        <w:rPr>
          <w:b/>
        </w:rPr>
      </w:pPr>
    </w:p>
    <w:p w:rsidR="009012B4" w:rsidP="009012B4" w:rsidRDefault="009012B4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E9395F">
        <w:t>273</w:t>
      </w:r>
      <w:r>
        <w:t>/2020 predaju sudu pisano izvješće o financijsko-gospodarskom stanju dužnika.</w:t>
      </w:r>
    </w:p>
    <w:p w:rsidR="009012B4" w:rsidP="009012B4" w:rsidRDefault="009012B4">
      <w:pPr>
        <w:ind w:left="360" w:firstLine="348"/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</w:t>
      </w:r>
      <w:r w:rsidR="00E9395F">
        <w:t>10</w:t>
      </w:r>
      <w:r w:rsidR="00E118C6">
        <w:t>,</w:t>
      </w:r>
      <w:r w:rsidR="00B2611C">
        <w:t>35</w:t>
      </w:r>
      <w:r>
        <w:t xml:space="preserve"> sati</w:t>
      </w:r>
    </w:p>
    <w:p w:rsidR="00614330" w:rsidP="00614330" w:rsidRDefault="00614330">
      <w:pPr>
        <w:pStyle w:val="Odlomakpopisa"/>
        <w:ind w:left="360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DA1E99" w:rsidP="00E64643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5CB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9B6324">
      <w:t>273/2020-11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2580"/>
    <w:rsid w:val="0008465B"/>
    <w:rsid w:val="000A5CAD"/>
    <w:rsid w:val="000E00A3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162D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6D25CB"/>
    <w:rsid w:val="007053D0"/>
    <w:rsid w:val="00722721"/>
    <w:rsid w:val="00790EFB"/>
    <w:rsid w:val="00810A4B"/>
    <w:rsid w:val="0083778F"/>
    <w:rsid w:val="0085095B"/>
    <w:rsid w:val="00887996"/>
    <w:rsid w:val="008B00A9"/>
    <w:rsid w:val="008C3BD4"/>
    <w:rsid w:val="009012B4"/>
    <w:rsid w:val="00911955"/>
    <w:rsid w:val="00912035"/>
    <w:rsid w:val="00962833"/>
    <w:rsid w:val="009B6324"/>
    <w:rsid w:val="00A009B9"/>
    <w:rsid w:val="00A5479F"/>
    <w:rsid w:val="00A6654D"/>
    <w:rsid w:val="00A91E34"/>
    <w:rsid w:val="00B2611C"/>
    <w:rsid w:val="00B33C00"/>
    <w:rsid w:val="00B418C9"/>
    <w:rsid w:val="00B5386D"/>
    <w:rsid w:val="00B62570"/>
    <w:rsid w:val="00B745F4"/>
    <w:rsid w:val="00B901A4"/>
    <w:rsid w:val="00BB75B0"/>
    <w:rsid w:val="00BD433E"/>
    <w:rsid w:val="00C21785"/>
    <w:rsid w:val="00CB112E"/>
    <w:rsid w:val="00D318E8"/>
    <w:rsid w:val="00D96DE5"/>
    <w:rsid w:val="00DA1E99"/>
    <w:rsid w:val="00E118C6"/>
    <w:rsid w:val="00E34394"/>
    <w:rsid w:val="00E41FD0"/>
    <w:rsid w:val="00E64643"/>
    <w:rsid w:val="00E77647"/>
    <w:rsid w:val="00E9395F"/>
    <w:rsid w:val="00E96092"/>
    <w:rsid w:val="00EA1D39"/>
    <w:rsid w:val="00F5173B"/>
    <w:rsid w:val="00F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St-273/2020-11</izvorni_sadrzaj>
    <derivirana_varijabla naziv="DomainObject.Zapisnik.Oznaka_1">St-273/2020-11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29. listopada 2020.</izvorni_sadrzaj>
    <derivirana_varijabla naziv="DomainObject.Predmet.DatumOsnivanja_1">29.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St-273/2020</izvorni_sadrzaj>
    <derivirana_varijabla naziv="DomainObject.Predmet.OznakaBroj_1">St-273/2020</derivirana_varijabla>
  </DomainObject.Predmet.OznakaBroj>
  <DomainObject.Predmet.OznakaBrojOptuznogAkta>
    <izvorni_sadrzaj>04-06-20-1756</izvorni_sadrzaj>
    <derivirana_varijabla naziv="DomainObject.Predmet.OznakaBrojOptuznogAkta_1">04-06-20-1756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MONT M.B. j.d.o.o.  Rijeka zastupanog po punomoćniku Marinko Mrvelj</izvorni_sadrzaj>
    <derivirana_varijabla naziv="DomainObject.Predmet.ProtustrankaFormated_1">  BAU MONT M.B. j.d.o.o.  Rijeka zastupanog po punomoćniku Marinko Mrvelj</derivirana_varijabla>
  </DomainObject.Predmet.ProtustrankaFormated>
  <DomainObject.Predmet.ProtustrankaFormatedOIB>
    <izvorni_sadrzaj>  BAU MONT M.B. j.d.o.o.  Rijeka, OIB 04120197612 zastupanog po punomoćniku Marinko Mrvelj</izvorni_sadrzaj>
    <derivirana_varijabla naziv="DomainObject.Predmet.ProtustrankaFormatedOIB_1">  BAU MONT M.B. j.d.o.o.  Rijeka, OIB 04120197612 zastupanog po punomoćniku Marinko Mrvelj</derivirana_varijabla>
  </DomainObject.Predmet.ProtustrankaFormatedOIB>
  <DomainObject.Predmet.ProtustrankaFormatedWithAdress>
    <izvorni_sadrzaj> BAU MONT M.B. j.d.o.o.  Rijeka, Cambierieva 15, 51000 Rijeka zastupanog po punomoćniku Marinko Mrvelj</izvorni_sadrzaj>
    <derivirana_varijabla naziv="DomainObject.Predmet.ProtustrankaFormatedWithAdress_1"> BAU MONT M.B. j.d.o.o.  Rijeka, Cambierieva 15, 51000 Rijeka zastupanog po punomoćniku Marinko Mrvelj</derivirana_varijabla>
  </DomainObject.Predmet.ProtustrankaFormatedWithAdress>
  <DomainObject.Predmet.ProtustrankaFormatedWithAdressOIB>
    <izvorni_sadrzaj> BAU MONT M.B. j.d.o.o.  Rijeka, OIB 04120197612, Cambierieva 15, 51000 Rijeka zastupanog po punomoćniku Marinko Mrvelj</izvorni_sadrzaj>
    <derivirana_varijabla naziv="DomainObject.Predmet.ProtustrankaFormatedWithAdressOIB_1"> BAU MONT M.B. j.d.o.o.  Rijeka, OIB 04120197612, Cambierieva 15, 51000 Rijeka zastupanog po punomoćniku Marinko Mrvelj</derivirana_varijabla>
  </DomainObject.Predmet.ProtustrankaFormatedWithAdressOIB>
  <DomainObject.Predmet.ProtustrankaWithAdress>
    <izvorni_sadrzaj>BAU MONT M.B. j.d.o.o.  Rijeka Cambierieva 15, 51000 Rijeka</izvorni_sadrzaj>
    <derivirana_varijabla naziv="DomainObject.Predmet.ProtustrankaWithAdress_1">BAU MONT M.B. j.d.o.o.  Rijeka Cambierieva 15, 51000 Rijeka</derivirana_varijabla>
  </DomainObject.Predmet.ProtustrankaWithAdress>
  <DomainObject.Predmet.ProtustrankaWithAdressOIB>
    <izvorni_sadrzaj>BAU MONT M.B. j.d.o.o.  Rijeka, OIB 04120197612, Cambierieva 15, 51000 Rijeka</izvorni_sadrzaj>
    <derivirana_varijabla naziv="DomainObject.Predmet.ProtustrankaWithAdressOIB_1">BAU MONT M.B. j.d.o.o.  Rijeka, OIB 04120197612, Cambierieva 15, 51000 Rijeka</derivirana_varijabla>
  </DomainObject.Predmet.ProtustrankaWithAdressOIB>
  <DomainObject.Predmet.ProtustrankaNazivFormated>
    <izvorni_sadrzaj>BAU MONT M.B. j.d.o.o.  Rijeka</izvorni_sadrzaj>
    <derivirana_varijabla naziv="DomainObject.Predmet.ProtustrankaNazivFormated_1">BAU MONT M.B. j.d.o.o.  Rijeka</derivirana_varijabla>
  </DomainObject.Predmet.ProtustrankaNazivFormated>
  <DomainObject.Predmet.ProtustrankaNazivFormatedOIB>
    <izvorni_sadrzaj>BAU MONT M.B. j.d.o.o.  Rijeka, OIB 04120197612</izvorni_sadrzaj>
    <derivirana_varijabla naziv="DomainObject.Predmet.ProtustrankaNazivFormatedOIB_1">BAU MONT M.B. j.d.o.o.  Rijeka, OIB 04120197612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BAU MONT M.B. j.d.o.o.  Rijeka zastupanog po punomoćniku Marinko Mrvelj</item>
    </izvorni_sadrzaj>
    <derivirana_varijabla naziv="DomainObject.Predmet.ProtuStrankaListFormated_1">
      <item>BAU MONT M.B. j.d.o.o.  Rijeka zastupanog po punomoćniku Marinko Mrvelj</item>
    </derivirana_varijabla>
  </DomainObject.Predmet.ProtuStrankaListFormated>
  <DomainObject.Predmet.ProtuStrankaListFormatedOIB>
    <izvorni_sadrzaj>
      <item>BAU MONT M.B. j.d.o.o.  Rijeka, OIB 04120197612 zastupanog po punomoćniku Marinko Mrvelj</item>
    </izvorni_sadrzaj>
    <derivirana_varijabla naziv="DomainObject.Predmet.ProtuStrankaListFormatedOIB_1">
      <item>BAU MONT M.B. j.d.o.o.  Rijeka, OIB 04120197612 zastupanog po punomoćniku Marinko Mrvelj</item>
    </derivirana_varijabla>
  </DomainObject.Predmet.ProtuStrankaListFormatedOIB>
  <DomainObject.Predmet.ProtuStrankaListFormatedWithAdress>
    <izvorni_sadrzaj>
      <item>BAU MONT M.B. j.d.o.o.  Rijeka, Cambierieva 15, 51000 Rijeka zastupanog po punomoćniku Marinko Mrvelj</item>
    </izvorni_sadrzaj>
    <derivirana_varijabla naziv="DomainObject.Predmet.ProtuStrankaListFormatedWithAdress_1">
      <item>BAU MONT M.B. j.d.o.o.  Rijeka, Cambierieva 15, 51000 Rijeka zastupanog po punomoćniku Marinko Mrvelj</item>
    </derivirana_varijabla>
  </DomainObject.Predmet.ProtuStrankaListFormatedWithAdress>
  <DomainObject.Predmet.ProtuStrankaListFormatedWithAdressOIB>
    <izvorni_sadrzaj>
      <item>BAU MONT M.B. j.d.o.o.  Rijeka, OIB 04120197612, Cambierieva 15, 51000 Rijeka zastupanog po punomoćniku Marinko Mrvelj</item>
    </izvorni_sadrzaj>
    <derivirana_varijabla naziv="DomainObject.Predmet.ProtuStrankaListFormatedWithAdressOIB_1">
      <item>BAU MONT M.B. j.d.o.o.  Rijeka, OIB 04120197612, Cambierieva 15, 51000 Rijeka zastupanog po punomoćniku Marinko Mrvelj</item>
    </derivirana_varijabla>
  </DomainObject.Predmet.ProtuStrankaListFormatedWithAdressOIB>
  <DomainObject.Predmet.ProtuStrankaListNazivFormated>
    <izvorni_sadrzaj>
      <item>BAU MONT M.B. j.d.o.o.  Rijeka</item>
    </izvorni_sadrzaj>
    <derivirana_varijabla naziv="DomainObject.Predmet.ProtuStrankaListNazivFormated_1">
      <item>BAU MONT M.B. j.d.o.o.  Rijeka</item>
    </derivirana_varijabla>
  </DomainObject.Predmet.ProtuStrankaListNazivFormated>
  <DomainObject.Predmet.ProtuStrankaListNazivFormatedOIB>
    <izvorni_sadrzaj>
      <item>BAU MONT M.B. j.d.o.o.  Rijeka, OIB 04120197612</item>
    </izvorni_sadrzaj>
    <derivirana_varijabla naziv="DomainObject.Predmet.ProtuStrankaListNazivFormatedOIB_1">
      <item>BAU MONT M.B. j.d.o.o.  Rijeka, OIB 04120197612</item>
    </derivirana_varijabla>
  </DomainObject.Predmet.ProtuStrankaListNazivFormatedOIB>
  <DomainObject.Predmet.OstaliListFormated>
    <izvorni_sadrzaj>
      <item>Marinko Mrvelj punomoćnik sudionika u postupku BAU MONT M.B. j.d.o.o.  Rijeka</item>
    </izvorni_sadrzaj>
    <derivirana_varijabla naziv="DomainObject.Predmet.OstaliListFormated_1">
      <item>Marinko Mrvelj punomoćnik sudionika u postupku BAU MONT M.B. j.d.o.o.  Rijeka</item>
    </derivirana_varijabla>
  </DomainObject.Predmet.OstaliListFormated>
  <DomainObject.Predmet.OstaliListFormatedOIB>
    <izvorni_sadrzaj>
      <item>Marinko Mrvelj, OIB 65011603630 punomoćnik sudionika u postupku BAU MONT M.B. j.d.o.o.  Rijeka</item>
    </izvorni_sadrzaj>
    <derivirana_varijabla naziv="DomainObject.Predmet.OstaliListFormatedOIB_1">
      <item>Marinko Mrvelj, OIB 65011603630 punomoćnik sudionika u postupku BAU MONT M.B. j.d.o.o.  Rijeka</item>
    </derivirana_varijabla>
  </DomainObject.Predmet.OstaliListFormatedOIB>
  <DomainObject.Predmet.OstaliListFormatedWithAdress>
    <izvorni_sadrzaj>
      <item>Marinko Mrvelj, Osječka ulica 16, 52100 Pula punomoćnik sudionika u postupku BAU MONT M.B. j.d.o.o.  Rijeka</item>
    </izvorni_sadrzaj>
    <derivirana_varijabla naziv="DomainObject.Predmet.OstaliListFormatedWithAdress_1">
      <item>Marinko Mrvelj, Osječka ulica 16, 52100 Pula punomoćnik sudionika u postupku BAU MONT M.B. j.d.o.o.  Rijeka</item>
    </derivirana_varijabla>
  </DomainObject.Predmet.OstaliListFormatedWithAdress>
  <DomainObject.Predmet.OstaliListFormatedWithAdressOIB>
    <izvorni_sadrzaj>
      <item>Marinko Mrvelj, OIB 65011603630, Osječka ulica 16, 52100 Pula punomoćnik sudionika u postupku BAU MONT M.B. j.d.o.o.  Rijeka</item>
    </izvorni_sadrzaj>
    <derivirana_varijabla naziv="DomainObject.Predmet.OstaliListFormatedWithAdressOIB_1">
      <item>Marinko Mrvelj, OIB 65011603630, Osječka ulica 16, 52100 Pula punomoćnik sudionika u postupku BAU MONT M.B. j.d.o.o.  Rijeka</item>
    </derivirana_varijabla>
  </DomainObject.Predmet.OstaliListFormatedWithAdressOIB>
  <DomainObject.Predmet.OstaliListNazivFormated>
    <izvorni_sadrzaj>
      <item>Marinko Mrvelj</item>
    </izvorni_sadrzaj>
    <derivirana_varijabla naziv="DomainObject.Predmet.OstaliListNazivFormated_1">
      <item>Marinko Mrvelj</item>
    </derivirana_varijabla>
  </DomainObject.Predmet.OstaliListNazivFormated>
  <DomainObject.Predmet.OstaliListNazivFormatedOIB>
    <izvorni_sadrzaj>
      <item>Marinko Mrvelj, OIB 65011603630</item>
    </izvorni_sadrzaj>
    <derivirana_varijabla naziv="DomainObject.Predmet.OstaliListNazivFormatedOIB_1">
      <item>Marinko Mrvelj, OIB 65011603630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2020.</izvorni_sadrzaj>
    <derivirana_varijabla naziv="DomainObject.Datum_1">9. prosinca 2020.</derivirana_varijabla>
  </DomainObject.Datum>
  <DomainObject.PoslovniBrojDokumenta>
    <izvorni_sadrzaj>St-273/2020-11</izvorni_sadrzaj>
    <derivirana_varijabla naziv="DomainObject.PoslovniBrojDokumenta_1">St-273/2020-11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BAU MONT M.B. j.d.o.o.  Rijeka</izvorni_sadrzaj>
    <derivirana_varijabla naziv="DomainObject.Predmet.ProtustrankaIDrugi_1">BAU MONT M.B.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BAU MONT M.B. j.d.o.o.  Rijeka, OIB 04120197612, Cambierieva 15, 51000 Rijeka</izvorni_sadrzaj>
    <derivirana_varijabla naziv="DomainObject.Predmet.ProtustrankaIDrugiAdressOIB_1">BAU MONT M.B. j.d.o.o.  Rijeka, OIB 04120197612, Cambierieva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 MONT M.B. j.d.o.o.  Rijeka</item>
      <item>FINA  Rijeka</item>
      <item>Marinko Mrvelj</item>
    </izvorni_sadrzaj>
    <derivirana_varijabla naziv="DomainObject.Predmet.SudioniciListNaziv_1">
      <item>BAU MONT M.B. j.d.o.o.  Rijeka</item>
      <item>FINA  Rijeka</item>
      <item>Marinko Mrvelj</item>
    </derivirana_varijabla>
  </DomainObject.Predmet.SudioniciListNaziv>
  <DomainObject.Predmet.SudioniciListAdressOIB>
    <izvorni_sadrzaj>
      <item>BAU MONT M.B. j.d.o.o.  Rijeka, OIB 04120197612, Cambierieva 15,51000 Rijeka</item>
      <item>FINA  Rijeka, OIB 85821130368, Frana Kurelca 8,51000 Rijeka</item>
      <item>Marinko Mrvelj, OIB 65011603630, Osječka ulica 16,52100 Pula</item>
    </izvorni_sadrzaj>
    <derivirana_varijabla naziv="DomainObject.Predmet.SudioniciListAdressOIB_1">
      <item>BAU MONT M.B. j.d.o.o.  Rijeka, OIB 04120197612, Cambierieva 15,51000 Rijeka</item>
      <item>FINA  Rijeka, OIB 85821130368, Frana Kurelca 8,51000 Rijeka</item>
      <item>Marinko Mrvelj, OIB 65011603630, Osječka ulica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04120197612</item>
      <item>, OIB 85821130368</item>
      <item>, OIB 65011603630</item>
    </izvorni_sadrzaj>
    <derivirana_varijabla naziv="DomainObject.Predmet.SudioniciListNazivOIB_1">
      <item>, OIB 04120197612</item>
      <item>, OIB 85821130368</item>
      <item>, OIB 65011603630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309</properties:Words>
  <properties:Characters>1658</properties:Characters>
  <properties:Lines>51</properties:Lines>
  <properties:Paragraphs>28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2020-12-04T11:23:00Z</dcterms:created>
  <dc:creator>Liljana Ugrin</dc:creator>
  <cp:lastModifiedBy>Elizabet Jovanović</cp:lastModifiedBy>
  <cp:lastPrinted>2020-12-09T09:34:00Z</cp:lastPrinted>
  <dcterms:modified xmlns:xsi="http://www.w3.org/2001/XMLSchema-instance" xsi:type="dcterms:W3CDTF">2020-12-09T09:35:00Z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St-273/2020-11 / Zapisnik - Ročište radi izjašnjenja o prijedlogu za otvaranje steč.post (273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